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40D4E" w14:textId="77777777" w:rsidR="006911CC" w:rsidRDefault="006911CC" w:rsidP="006911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WARDYN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56F4A26" w14:textId="77777777" w:rsidR="006911CC" w:rsidRDefault="006911CC" w:rsidP="006911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7C3AFF" w14:textId="77777777" w:rsidR="006911CC" w:rsidRDefault="006911CC" w:rsidP="006911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EFFC09" w14:textId="77777777" w:rsidR="006911CC" w:rsidRDefault="006911CC" w:rsidP="006911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Chelmsford, Essex, </w:t>
      </w:r>
    </w:p>
    <w:p w14:paraId="0AA4D657" w14:textId="77777777" w:rsidR="006911CC" w:rsidRDefault="006911CC" w:rsidP="006911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onto lands of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Bawde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0BF7EC0" w14:textId="77777777" w:rsidR="006911CC" w:rsidRDefault="006911CC" w:rsidP="006911CC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6E7FF6" w14:textId="77777777" w:rsidR="006911CC" w:rsidRDefault="006911CC" w:rsidP="006911CC">
      <w:pPr>
        <w:pStyle w:val="NoSpacing"/>
        <w:ind w:left="720" w:firstLine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</w:t>
      </w:r>
      <w:r>
        <w:rPr>
          <w:rFonts w:ascii="Times New Roman" w:eastAsia="Times New Roman" w:hAnsi="Times New Roman"/>
          <w:sz w:val="24"/>
          <w:szCs w:val="24"/>
        </w:rPr>
        <w:t>8)</w:t>
      </w:r>
    </w:p>
    <w:p w14:paraId="132FF615" w14:textId="77777777" w:rsidR="006911CC" w:rsidRDefault="006911CC" w:rsidP="006911CC">
      <w:pPr>
        <w:pStyle w:val="NoSpacing"/>
        <w:rPr>
          <w:rFonts w:ascii="Times New Roman" w:eastAsia="Times New Roman" w:hAnsi="Times New Roman"/>
          <w:sz w:val="24"/>
          <w:szCs w:val="24"/>
        </w:rPr>
      </w:pPr>
    </w:p>
    <w:p w14:paraId="320044E5" w14:textId="77777777" w:rsidR="006911CC" w:rsidRDefault="006911CC" w:rsidP="006911CC">
      <w:pPr>
        <w:pStyle w:val="NoSpacing"/>
        <w:rPr>
          <w:rFonts w:ascii="Times New Roman" w:eastAsia="Times New Roman" w:hAnsi="Times New Roman"/>
          <w:sz w:val="24"/>
          <w:szCs w:val="24"/>
        </w:rPr>
      </w:pPr>
    </w:p>
    <w:p w14:paraId="4F5FC0AF" w14:textId="77777777" w:rsidR="006911CC" w:rsidRPr="00036568" w:rsidRDefault="006911CC" w:rsidP="006911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27 June 2021</w:t>
      </w:r>
    </w:p>
    <w:p w14:paraId="17584575" w14:textId="276FDBF5" w:rsidR="00BA00AB" w:rsidRPr="006911C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911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D7178" w14:textId="77777777" w:rsidR="006911CC" w:rsidRDefault="006911CC" w:rsidP="009139A6">
      <w:r>
        <w:separator/>
      </w:r>
    </w:p>
  </w:endnote>
  <w:endnote w:type="continuationSeparator" w:id="0">
    <w:p w14:paraId="3DE5F5C2" w14:textId="77777777" w:rsidR="006911CC" w:rsidRDefault="006911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8BF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8DC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E6C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D44D0" w14:textId="77777777" w:rsidR="006911CC" w:rsidRDefault="006911CC" w:rsidP="009139A6">
      <w:r>
        <w:separator/>
      </w:r>
    </w:p>
  </w:footnote>
  <w:footnote w:type="continuationSeparator" w:id="0">
    <w:p w14:paraId="6FC536DD" w14:textId="77777777" w:rsidR="006911CC" w:rsidRDefault="006911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4AF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13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A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1CC"/>
    <w:rsid w:val="000666E0"/>
    <w:rsid w:val="002510B7"/>
    <w:rsid w:val="005C130B"/>
    <w:rsid w:val="006911C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B4544"/>
  <w15:chartTrackingRefBased/>
  <w15:docId w15:val="{0E3ED19D-F1AD-4D7A-949F-6540B5F4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2021-06-27T16:38:00Z</dcterms:created>
  <dcterms:modified xsi:type="dcterms:W3CDTF">2021-06-27T16:39:00Z</dcterms:modified>
</cp:coreProperties>
</file>